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4AD21" w14:textId="7C267FFB" w:rsidR="00A65126" w:rsidRDefault="00A651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CLARE</w:t>
      </w:r>
      <w:r>
        <w:rPr>
          <w:rFonts w:cs="Times New Roman"/>
          <w:szCs w:val="24"/>
        </w:rPr>
        <w:t xml:space="preserve">        (</w:t>
      </w:r>
      <w:r w:rsidR="00E062A4">
        <w:rPr>
          <w:rFonts w:cs="Times New Roman"/>
          <w:szCs w:val="24"/>
        </w:rPr>
        <w:t>fl.1413)</w:t>
      </w:r>
    </w:p>
    <w:p w14:paraId="266A8C0E" w14:textId="249D456D" w:rsidR="00E062A4" w:rsidRDefault="00E062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F2C653A" w14:textId="77777777" w:rsidR="00E062A4" w:rsidRDefault="00E062A4" w:rsidP="009139A6">
      <w:pPr>
        <w:pStyle w:val="NoSpacing"/>
        <w:rPr>
          <w:rFonts w:cs="Times New Roman"/>
          <w:szCs w:val="24"/>
        </w:rPr>
      </w:pPr>
    </w:p>
    <w:p w14:paraId="3A3CACC2" w14:textId="77777777" w:rsidR="00E062A4" w:rsidRDefault="00E062A4" w:rsidP="009139A6">
      <w:pPr>
        <w:pStyle w:val="NoSpacing"/>
        <w:rPr>
          <w:rFonts w:cs="Times New Roman"/>
          <w:szCs w:val="24"/>
        </w:rPr>
      </w:pPr>
    </w:p>
    <w:p w14:paraId="0734E88E" w14:textId="6EE2CEC7" w:rsidR="00E062A4" w:rsidRDefault="00E062A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took on an apprentice, John Parker(q.v.).</w:t>
      </w:r>
    </w:p>
    <w:p w14:paraId="34037338" w14:textId="77777777" w:rsidR="00E062A4" w:rsidRDefault="00E062A4" w:rsidP="00E062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1CC66F75" w14:textId="77777777" w:rsidR="000247DA" w:rsidRDefault="000247DA" w:rsidP="000247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took on John Warwyk(q.v.) as his apprentice.</w:t>
      </w:r>
    </w:p>
    <w:p w14:paraId="20955ABB" w14:textId="22665DD8" w:rsidR="000247DA" w:rsidRDefault="000247DA" w:rsidP="00E062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7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367F766" w14:textId="77777777" w:rsidR="00E062A4" w:rsidRDefault="00E062A4" w:rsidP="00E062A4">
      <w:pPr>
        <w:pStyle w:val="NoSpacing"/>
        <w:rPr>
          <w:rFonts w:cs="Times New Roman"/>
          <w:szCs w:val="24"/>
        </w:rPr>
      </w:pPr>
    </w:p>
    <w:p w14:paraId="468AC58B" w14:textId="77777777" w:rsidR="00E062A4" w:rsidRDefault="00E062A4" w:rsidP="00E062A4">
      <w:pPr>
        <w:pStyle w:val="NoSpacing"/>
        <w:rPr>
          <w:rFonts w:cs="Times New Roman"/>
          <w:szCs w:val="24"/>
        </w:rPr>
      </w:pPr>
    </w:p>
    <w:p w14:paraId="54C935E5" w14:textId="77777777" w:rsidR="00E062A4" w:rsidRDefault="00E062A4" w:rsidP="00E062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2024</w:t>
      </w:r>
    </w:p>
    <w:p w14:paraId="238E628B" w14:textId="3E931D13" w:rsidR="000247DA" w:rsidRDefault="000247DA" w:rsidP="00E062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October 2024</w:t>
      </w:r>
    </w:p>
    <w:p w14:paraId="05F60510" w14:textId="46256836" w:rsidR="00E062A4" w:rsidRPr="00A65126" w:rsidRDefault="00E062A4" w:rsidP="009139A6">
      <w:pPr>
        <w:pStyle w:val="NoSpacing"/>
        <w:rPr>
          <w:rFonts w:cs="Times New Roman"/>
          <w:szCs w:val="24"/>
        </w:rPr>
      </w:pPr>
    </w:p>
    <w:sectPr w:rsidR="00E062A4" w:rsidRPr="00A65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19B78" w14:textId="77777777" w:rsidR="00FA2627" w:rsidRDefault="00FA2627" w:rsidP="009139A6">
      <w:r>
        <w:separator/>
      </w:r>
    </w:p>
  </w:endnote>
  <w:endnote w:type="continuationSeparator" w:id="0">
    <w:p w14:paraId="5DAA60C1" w14:textId="77777777" w:rsidR="00FA2627" w:rsidRDefault="00FA26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72E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821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DD2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CB1C0" w14:textId="77777777" w:rsidR="00FA2627" w:rsidRDefault="00FA2627" w:rsidP="009139A6">
      <w:r>
        <w:separator/>
      </w:r>
    </w:p>
  </w:footnote>
  <w:footnote w:type="continuationSeparator" w:id="0">
    <w:p w14:paraId="204EA8D7" w14:textId="77777777" w:rsidR="00FA2627" w:rsidRDefault="00FA26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713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9FC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7C8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F22"/>
    <w:rsid w:val="000247DA"/>
    <w:rsid w:val="000666E0"/>
    <w:rsid w:val="00113F0F"/>
    <w:rsid w:val="00226F22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65126"/>
    <w:rsid w:val="00AE65F8"/>
    <w:rsid w:val="00BA00AB"/>
    <w:rsid w:val="00C71834"/>
    <w:rsid w:val="00CB4ED9"/>
    <w:rsid w:val="00DF7A5E"/>
    <w:rsid w:val="00E062A4"/>
    <w:rsid w:val="00E61DA6"/>
    <w:rsid w:val="00EB3209"/>
    <w:rsid w:val="00F3131B"/>
    <w:rsid w:val="00F41096"/>
    <w:rsid w:val="00F5287F"/>
    <w:rsid w:val="00FA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A34A0"/>
  <w15:chartTrackingRefBased/>
  <w15:docId w15:val="{6751FA68-DCF6-401F-907C-97DF2818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6F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6F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38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2024-05-16T20:00:00Z</dcterms:created>
  <dcterms:modified xsi:type="dcterms:W3CDTF">2024-10-07T09:56:00Z</dcterms:modified>
</cp:coreProperties>
</file>